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2026-72-70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Rathaus Neubau Elmshorn - Heizung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Rathaus Neubau Elmshorn - Heizung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47174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7E19A8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3267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von Appen, Nathalie</cp:lastModifiedBy>
  <cp:revision>2</cp:revision>
  <cp:lastPrinted>2016-02-18T07:36:00Z</cp:lastPrinted>
  <dcterms:created xsi:type="dcterms:W3CDTF">2026-06-19T08:12:00Z</dcterms:created>
  <dcterms:modified xsi:type="dcterms:W3CDTF">2026-06-19T08:12:00Z</dcterms:modified>
</cp:coreProperties>
</file>